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8a9c139" w14:textId="8a9c139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B0EA4">
        <w:t>1</w:t>
      </w:r>
      <w:r w:rsidR="001A005E">
        <w:t>3</w:t>
      </w:r>
      <w:r w:rsidRPr="00884690" w:rsidR="00AE1F41">
        <w:t>. St-</w:t>
      </w:r>
      <w:r w:rsidR="00AB0EA4">
        <w:t>925/2021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AB0EA4">
        <w:t>1</w:t>
      </w:r>
      <w:r w:rsidR="001A005E">
        <w:t>3</w:t>
      </w:r>
      <w:r w:rsidR="00884690">
        <w:t>. St</w:t>
      </w:r>
      <w:r w:rsidR="00B13065">
        <w:t>-</w:t>
      </w:r>
      <w:r w:rsidR="00AB0EA4">
        <w:t>925/2021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AB0EA4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AB0EA4">
        <w:t>GRAND-PAN GASTRO jednostavno društvo s ogra</w:t>
      </w:r>
      <w:r w:rsidR="00AB0EA4">
        <w:t>ničenom odgovornošću za usluge, OIB: 24049344647, Zagreb, Ulica grada Vukovara 269 D/6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0EA4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B0EA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B0EA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B0EA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B0EA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B0EA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0E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E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B0EA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B0EA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B0EA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St-925/2021</izvorni_sadrzaj>
    <derivirana_varijabla naziv="DomainObject.Predmet.OznakaBroj_1">St-925/2021</derivirana_varijabla>
  </DomainObject.Predmet.OznakaBroj>
  <DomainObject.Predmet.OznakaBrojOptuznogAkta>
    <izvorni_sadrzaj>04-06-21-1851</izvorni_sadrzaj>
    <derivirana_varijabla naziv="DomainObject.Predmet.OznakaBrojOptuznogAkta_1">04-06-21-1851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GRAND-PAN GASTRO jednostavno društvo s ograničenom odgovornošću za usluge</izvorni_sadrzaj>
    <derivirana_varijabla naziv="DomainObject.Predmet.ProtustrankaFormated_1">  GRAND-PAN GASTRO jednostavno društvo s ograničenom odgovornošću za usluge</derivirana_varijabla>
  </DomainObject.Predmet.ProtustrankaFormated>
  <DomainObject.Predmet.ProtustrankaFormatedOIB>
    <izvorni_sadrzaj>  GRAND-PAN GASTRO jednostavno društvo s ograničenom odgovornošću za usluge, OIB 24049344647</izvorni_sadrzaj>
    <derivirana_varijabla naziv="DomainObject.Predmet.ProtustrankaFormatedOIB_1">  GRAND-PAN GASTRO jednostavno društvo s ograničenom odgovornošću za usluge, OIB 24049344647</derivirana_varijabla>
  </DomainObject.Predmet.ProtustrankaFormatedOIB>
  <DomainObject.Predmet.ProtustrankaFormatedWithAdress>
    <izvorni_sadrzaj> GRAND-PAN GASTRO jednostavno društvo s ograničenom odgovornošću za usluge, Ulica grada Vukovara 269D/6, 10000 Zagreb</izvorni_sadrzaj>
    <derivirana_varijabla naziv="DomainObject.Predmet.ProtustrankaFormatedWithAdress_1"> GRAND-PAN GASTRO jednostavno društvo s ograničenom odgovornošću za usluge, Ulica grada Vukovara 269D/6, 10000 Zagreb</derivirana_varijabla>
  </DomainObject.Predmet.ProtustrankaFormatedWithAdress>
  <DomainObject.Predmet.ProtustrankaFormatedWithAdressOIB>
    <izvorni_sadrzaj> GRAND-PAN GASTRO jednostavno društvo s ograničenom odgovornošću za usluge, OIB 24049344647, Ulica grada Vukovara 269D/6, 10000 Zagreb</izvorni_sadrzaj>
    <derivirana_varijabla naziv="DomainObject.Predmet.ProtustrankaFormatedWithAdressOIB_1"> GRAND-PAN GASTRO jednostavno društvo s ograničenom odgovornošću za usluge, OIB 24049344647, Ulica grada Vukovara 269D/6, 10000 Zagreb</derivirana_varijabla>
  </DomainObject.Predmet.ProtustrankaFormatedWithAdressOIB>
  <DomainObject.Predmet.ProtustrankaWithAdress>
    <izvorni_sadrzaj>GRAND-PAN GASTRO jednostavno društvo s ograničenom odgovornošću za usluge Ulica grada Vukovara 269D/6, 10000 Zagreb</izvorni_sadrzaj>
    <derivirana_varijabla naziv="DomainObject.Predmet.ProtustrankaWithAdress_1">GRAND-PAN GASTRO jednostavno društvo s ograničenom odgovornošću za usluge Ulica grada Vukovara 269D/6, 10000 Zagreb</derivirana_varijabla>
  </DomainObject.Predmet.ProtustrankaWithAdress>
  <DomainObject.Predmet.ProtustrankaWithAdressOIB>
    <izvorni_sadrzaj>GRAND-PAN GASTRO jednostavno društvo s ograničenom odgovornošću za usluge, OIB 24049344647, Ulica grada Vukovara 269D/6, 10000 Zagreb</izvorni_sadrzaj>
    <derivirana_varijabla naziv="DomainObject.Predmet.ProtustrankaWithAdressOIB_1">GRAND-PAN GASTRO jednostavno društvo s ograničenom odgovornošću za usluge, OIB 24049344647, Ulica grada Vukovara 269D/6, 10000 Zagreb</derivirana_varijabla>
  </DomainObject.Predmet.ProtustrankaWithAdressOIB>
  <DomainObject.Predmet.ProtustrankaNazivFormated>
    <izvorni_sadrzaj>GRAND-PAN GASTRO jednostavno društvo s ograničenom odgovornošću za usluge</izvorni_sadrzaj>
    <derivirana_varijabla naziv="DomainObject.Predmet.ProtustrankaNazivFormated_1">GRAND-PAN GASTRO jednostavno društvo s ograničenom odgovornošću za usluge</derivirana_varijabla>
  </DomainObject.Predmet.ProtustrankaNazivFormated>
  <DomainObject.Predmet.ProtustrankaNazivFormatedOIB>
    <izvorni_sadrzaj>GRAND-PAN GASTRO jednostavno društvo s ograničenom odgovornošću za usluge, OIB 24049344647</izvorni_sadrzaj>
    <derivirana_varijabla naziv="DomainObject.Predmet.ProtustrankaNazivFormatedOIB_1">GRAND-PAN GASTRO jednostavno društvo s ograničenom odgovornošću za usluge, OIB 24049344647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GRAND-PAN GASTRO jednostavno društvo s ograničenom odgovornošću za usluge</item>
    </izvorni_sadrzaj>
    <derivirana_varijabla naziv="DomainObject.Predmet.ProtuStrankaListFormated_1">
      <item>GRAND-PAN GASTRO jednostavno društvo s ograničenom odgovornošću za usluge</item>
    </derivirana_varijabla>
  </DomainObject.Predmet.ProtuStrankaListFormated>
  <DomainObject.Predmet.ProtuStrankaListFormatedOIB>
    <izvorni_sadrzaj>
      <item>GRAND-PAN GASTRO jednostavno društvo s ograničenom odgovornošću za usluge, OIB 24049344647</item>
    </izvorni_sadrzaj>
    <derivirana_varijabla naziv="DomainObject.Predmet.ProtuStrankaListFormatedOIB_1">
      <item>GRAND-PAN GASTRO jednostavno društvo s ograničenom odgovornošću za usluge, OIB 24049344647</item>
    </derivirana_varijabla>
  </DomainObject.Predmet.ProtuStrankaListFormatedOIB>
  <DomainObject.Predmet.ProtuStrankaListFormatedWithAdress>
    <izvorni_sadrzaj>
      <item>GRAND-PAN GASTRO jednostavno društvo s ograničenom odgovornošću za usluge, Ulica grada Vukovara 269D/6, 10000 Zagreb</item>
    </izvorni_sadrzaj>
    <derivirana_varijabla naziv="DomainObject.Predmet.ProtuStrankaListFormatedWithAdress_1">
      <item>GRAND-PAN GASTRO jednostavno društvo s ograničenom odgovornošću za usluge, Ulica grada Vukovara 269D/6, 10000 Zagreb</item>
    </derivirana_varijabla>
  </DomainObject.Predmet.ProtuStrankaListFormatedWithAdress>
  <DomainObject.Predmet.ProtuStrankaListFormatedWithAdressOIB>
    <izvorni_sadrzaj>
      <item>GRAND-PAN GASTRO jednostavno društvo s ograničenom odgovornošću za usluge, OIB 24049344647, Ulica grada Vukovara 269D/6, 10000 Zagreb</item>
    </izvorni_sadrzaj>
    <derivirana_varijabla naziv="DomainObject.Predmet.ProtuStrankaListFormatedWithAdressOIB_1">
      <item>GRAND-PAN GASTRO jednostavno društvo s ograničenom odgovornošću za usluge, OIB 24049344647, Ulica grada Vukovara 269D/6, 10000 Zagreb</item>
    </derivirana_varijabla>
  </DomainObject.Predmet.ProtuStrankaListFormatedWithAdressOIB>
  <DomainObject.Predmet.ProtuStrankaListNazivFormated>
    <izvorni_sadrzaj>
      <item>GRAND-PAN GASTRO jednostavno društvo s ograničenom odgovornošću za usluge</item>
    </izvorni_sadrzaj>
    <derivirana_varijabla naziv="DomainObject.Predmet.ProtuStrankaListNazivFormated_1">
      <item>GRAND-PAN GASTRO jednostavno društvo s ograničenom odgovornošću za usluge</item>
    </derivirana_varijabla>
  </DomainObject.Predmet.ProtuStrankaListNazivFormated>
  <DomainObject.Predmet.ProtuStrankaListNazivFormatedOIB>
    <izvorni_sadrzaj>
      <item>GRAND-PAN GASTRO jednostavno društvo s ograničenom odgovornošću za usluge, OIB 24049344647</item>
    </izvorni_sadrzaj>
    <derivirana_varijabla naziv="DomainObject.Predmet.ProtuStrankaListNazivFormatedOIB_1">
      <item>GRAND-PAN GASTRO jednostavno društvo s ograničenom odgovornošću za usluge, OIB 24049344647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GRAND-PAN GASTRO jednostavno društvo s ograničenom odgovornošću za usluge</izvorni_sadrzaj>
    <derivirana_varijabla naziv="DomainObject.Predmet.ProtustrankaIDrugi_1">GRAND-PAN GASTRO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GRAND-PAN GASTRO jednostavno društvo s ograničenom odgovornošću za usluge, OIB 24049344647, Ulica grada Vukovara 269D/6, 10000 Zagreb</izvorni_sadrzaj>
    <derivirana_varijabla naziv="DomainObject.Predmet.ProtustrankaIDrugiAdressOIB_1">GRAND-PAN GASTRO jednostavno društvo s ograničenom odgovornošću za usluge, OIB 24049344647, Ulica grada Vukovara 269D/6,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GRAND-PAN GASTRO jednostavno društvo s ograničenom odgovornošću za usluge</item>
      <item>Financijska agencija</item>
    </izvorni_sadrzaj>
    <derivirana_varijabla naziv="DomainObject.Predmet.SudioniciListNaziv_1">
      <item>GRAND-PAN GASTRO jednostavno društvo s ograničenom odgovornošću za usluge</item>
      <item>Financijska agencija</item>
    </derivirana_varijabla>
  </DomainObject.Predmet.SudioniciListNaziv>
  <DomainObject.Predmet.SudioniciListAdressOIB>
    <izvorni_sadrzaj>
      <item>GRAND-PAN GASTRO jednostavno društvo s ograničenom odgovornošću za usluge, OIB 24049344647, Ulica grada Vukovara 269D/6,10000 Zagreb</item>
      <item>Financijska agencija, OIB 85821130368, TRG SVIBANJSKIH ŽRTAVA 1995. 1,10000 Zagreb</item>
    </izvorni_sadrzaj>
    <derivirana_varijabla naziv="DomainObject.Predmet.SudioniciListAdressOIB_1">
      <item>GRAND-PAN GASTRO jednostavno društvo s ograničenom odgovornošću za usluge, OIB 24049344647, Ulica grada Vukovara 269D/6,10000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24049344647</item>
      <item>, OIB 85821130368</item>
    </izvorni_sadrzaj>
    <derivirana_varijabla naziv="DomainObject.Predmet.SudioniciListNazivOIB_1">
      <item>, OIB 24049344647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145</properties:Words>
  <properties:Characters>865</properties:Characters>
  <properties:Lines>47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2021-04-21T08:40:00Z</cp:lastPrinted>
  <dcterms:modified xmlns:xsi="http://www.w3.org/2001/XMLSchema-instance" xsi:type="dcterms:W3CDTF">2021-04-21T08:40:00Z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